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AB7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OLDBURGH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7366D16E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4A7D5695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[possibly the same man as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Holdeburgh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14:paraId="456F6214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126BD6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BFD107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Shenefeld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 Howe, Vicar</w:t>
      </w:r>
    </w:p>
    <w:p w14:paraId="27C2BCAE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Chaureth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Drane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Stebbing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as the executors of William</w:t>
      </w:r>
    </w:p>
    <w:p w14:paraId="74CD2F75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Howe, clerk(q.v.).</w:t>
      </w:r>
    </w:p>
    <w:p w14:paraId="7EA289F2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92FF3A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5626B7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1821BA" w14:textId="77777777" w:rsidR="00553928" w:rsidRDefault="00553928" w:rsidP="005539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2022</w:t>
      </w:r>
    </w:p>
    <w:p w14:paraId="05B2EC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581F" w14:textId="77777777" w:rsidR="00553928" w:rsidRDefault="00553928" w:rsidP="009139A6">
      <w:r>
        <w:separator/>
      </w:r>
    </w:p>
  </w:endnote>
  <w:endnote w:type="continuationSeparator" w:id="0">
    <w:p w14:paraId="4E9D56C6" w14:textId="77777777" w:rsidR="00553928" w:rsidRDefault="005539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CC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8E1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16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08CF" w14:textId="77777777" w:rsidR="00553928" w:rsidRDefault="00553928" w:rsidP="009139A6">
      <w:r>
        <w:separator/>
      </w:r>
    </w:p>
  </w:footnote>
  <w:footnote w:type="continuationSeparator" w:id="0">
    <w:p w14:paraId="66D0D65B" w14:textId="77777777" w:rsidR="00553928" w:rsidRDefault="005539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B3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8F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222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28"/>
    <w:rsid w:val="000666E0"/>
    <w:rsid w:val="002510B7"/>
    <w:rsid w:val="0055392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997E"/>
  <w15:chartTrackingRefBased/>
  <w15:docId w15:val="{746C2838-22B8-446D-B22A-F5F3A066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2022-07-10T09:28:00Z</dcterms:created>
  <dcterms:modified xsi:type="dcterms:W3CDTF">2022-07-10T09:28:00Z</dcterms:modified>
</cp:coreProperties>
</file>